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10656A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BC223E">
              <w:tab/>
            </w:r>
            <w:r w:rsidR="00BC223E">
              <w:tab/>
            </w:r>
            <w:r w:rsidR="00BC223E">
              <w:tab/>
            </w:r>
            <w:r w:rsidR="0010656A">
              <w:tab/>
            </w:r>
            <w:r w:rsidR="00BC223E">
              <w:tab/>
            </w:r>
            <w:r w:rsidR="00A30E0C">
              <w:tab/>
            </w:r>
            <w:r w:rsidR="009A7EC0" w:rsidRPr="009B790A">
              <w:rPr>
                <w:b/>
              </w:rPr>
              <w:t>„</w:t>
            </w:r>
            <w:r w:rsidR="0010656A" w:rsidRPr="0010656A">
              <w:rPr>
                <w:b/>
              </w:rPr>
              <w:t>VIII.</w:t>
            </w:r>
            <w:r w:rsidR="0010656A">
              <w:rPr>
                <w:b/>
              </w:rPr>
              <w:t xml:space="preserve"> </w:t>
            </w:r>
            <w:r w:rsidR="0010656A" w:rsidRPr="0010656A">
              <w:rPr>
                <w:b/>
              </w:rPr>
              <w:t>Fotografinnen und Fotografen</w:t>
            </w:r>
            <w:r w:rsidR="00553998">
              <w:rPr>
                <w:b/>
              </w:rPr>
              <w:t>“</w:t>
            </w:r>
          </w:p>
        </w:tc>
      </w:tr>
      <w:tr w:rsidR="00BC223E" w:rsidRPr="0001508F" w:rsidTr="00AB7BD2">
        <w:tc>
          <w:tcPr>
            <w:tcW w:w="4786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BC223E" w:rsidRPr="0001508F" w:rsidRDefault="00BC223E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666926" w:rsidRPr="00666926" w:rsidTr="00CA08DD">
        <w:tc>
          <w:tcPr>
            <w:tcW w:w="4786" w:type="dxa"/>
          </w:tcPr>
          <w:p w:rsidR="00BC223E" w:rsidRDefault="0010656A" w:rsidP="00F40EF2">
            <w:pPr>
              <w:tabs>
                <w:tab w:val="left" w:pos="1050"/>
              </w:tabs>
              <w:spacing w:before="120" w:after="120"/>
            </w:pPr>
            <w:r>
              <w:t xml:space="preserve">Fotografen mit entsprechender Tätigkeit sowie </w:t>
            </w:r>
            <w:r w:rsidR="00F40EF2">
              <w:t>„</w:t>
            </w:r>
            <w:r>
              <w:t>sonstige Beschäftigte</w:t>
            </w:r>
            <w:r w:rsidR="00F40EF2">
              <w:t>“</w:t>
            </w:r>
          </w:p>
        </w:tc>
        <w:tc>
          <w:tcPr>
            <w:tcW w:w="1701" w:type="dxa"/>
          </w:tcPr>
          <w:p w:rsidR="00F138ED" w:rsidRDefault="0010656A" w:rsidP="00A35D39">
            <w:pPr>
              <w:spacing w:before="120" w:after="120"/>
            </w:pPr>
            <w:r>
              <w:t>VII Fgr. 26</w:t>
            </w:r>
          </w:p>
        </w:tc>
        <w:tc>
          <w:tcPr>
            <w:tcW w:w="1701" w:type="dxa"/>
          </w:tcPr>
          <w:p w:rsidR="00F138ED" w:rsidRDefault="00666926" w:rsidP="00A35D39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F138ED" w:rsidRPr="00666926" w:rsidRDefault="0010656A" w:rsidP="006B591F">
            <w:pPr>
              <w:spacing w:before="120" w:after="120"/>
            </w:pPr>
            <w:r w:rsidRPr="00666926">
              <w:t>EG 5</w:t>
            </w:r>
          </w:p>
        </w:tc>
      </w:tr>
      <w:tr w:rsidR="00666926" w:rsidRPr="00666926" w:rsidTr="00CA08DD">
        <w:tc>
          <w:tcPr>
            <w:tcW w:w="4786" w:type="dxa"/>
          </w:tcPr>
          <w:p w:rsidR="0010656A" w:rsidRPr="00F40EF2" w:rsidRDefault="0010656A" w:rsidP="0010656A">
            <w:pPr>
              <w:tabs>
                <w:tab w:val="left" w:pos="1050"/>
              </w:tabs>
              <w:spacing w:before="120" w:after="120"/>
            </w:pPr>
            <w:r w:rsidRPr="00F40EF2">
              <w:t>schwierigen Tätigkeiten.</w:t>
            </w:r>
          </w:p>
          <w:p w:rsidR="00BC223E" w:rsidRDefault="0010656A" w:rsidP="0010656A">
            <w:pPr>
              <w:tabs>
                <w:tab w:val="left" w:pos="1050"/>
              </w:tabs>
              <w:spacing w:before="120" w:after="120"/>
            </w:pPr>
            <w:r>
              <w:t>(Hierzu Protokollerklärung Nr. 1)</w:t>
            </w:r>
          </w:p>
        </w:tc>
        <w:tc>
          <w:tcPr>
            <w:tcW w:w="1701" w:type="dxa"/>
          </w:tcPr>
          <w:p w:rsidR="00BC223E" w:rsidRDefault="0010656A" w:rsidP="00374012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22</w:t>
            </w:r>
          </w:p>
        </w:tc>
        <w:tc>
          <w:tcPr>
            <w:tcW w:w="1701" w:type="dxa"/>
          </w:tcPr>
          <w:p w:rsidR="00374012" w:rsidRDefault="00666926" w:rsidP="00374012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BC223E" w:rsidRPr="00666926" w:rsidRDefault="0010656A" w:rsidP="006B591F">
            <w:pPr>
              <w:spacing w:before="120" w:after="120"/>
            </w:pPr>
            <w:r w:rsidRPr="00666926">
              <w:t>EG 6</w:t>
            </w:r>
          </w:p>
        </w:tc>
      </w:tr>
      <w:tr w:rsidR="00666926" w:rsidRPr="00666926" w:rsidTr="00CA08DD">
        <w:tc>
          <w:tcPr>
            <w:tcW w:w="4786" w:type="dxa"/>
          </w:tcPr>
          <w:p w:rsidR="0010656A" w:rsidRPr="00F40EF2" w:rsidRDefault="0010656A" w:rsidP="0010656A">
            <w:pPr>
              <w:tabs>
                <w:tab w:val="left" w:pos="1050"/>
              </w:tabs>
              <w:spacing w:before="120" w:after="120"/>
            </w:pPr>
            <w:r w:rsidRPr="00F40EF2">
              <w:t>besonders schwierigen Tätigkeiten.</w:t>
            </w:r>
          </w:p>
          <w:p w:rsidR="00BC223E" w:rsidRDefault="0010656A" w:rsidP="0010656A">
            <w:pPr>
              <w:tabs>
                <w:tab w:val="left" w:pos="1050"/>
              </w:tabs>
              <w:spacing w:before="120" w:after="120"/>
            </w:pPr>
            <w:r>
              <w:t>(Hierzu Protokollerklärung Nr. 2)</w:t>
            </w:r>
          </w:p>
        </w:tc>
        <w:tc>
          <w:tcPr>
            <w:tcW w:w="1701" w:type="dxa"/>
          </w:tcPr>
          <w:p w:rsidR="00BC223E" w:rsidRDefault="0010656A" w:rsidP="00A35D39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24</w:t>
            </w:r>
          </w:p>
        </w:tc>
        <w:tc>
          <w:tcPr>
            <w:tcW w:w="1701" w:type="dxa"/>
          </w:tcPr>
          <w:p w:rsidR="00BC223E" w:rsidRDefault="00666926" w:rsidP="00A35D39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C223E" w:rsidRPr="00666926" w:rsidRDefault="0010656A" w:rsidP="00BC223E">
            <w:pPr>
              <w:spacing w:before="120" w:after="120"/>
            </w:pPr>
            <w:r w:rsidRPr="00666926">
              <w:t>EG 8 Fgr. 1</w:t>
            </w:r>
          </w:p>
        </w:tc>
      </w:tr>
      <w:tr w:rsidR="00666926" w:rsidRPr="00666926" w:rsidTr="00CA08DD">
        <w:tc>
          <w:tcPr>
            <w:tcW w:w="4786" w:type="dxa"/>
          </w:tcPr>
          <w:p w:rsidR="00BC223E" w:rsidRDefault="0010656A" w:rsidP="00F40EF2">
            <w:pPr>
              <w:tabs>
                <w:tab w:val="left" w:pos="1050"/>
              </w:tabs>
              <w:spacing w:before="120" w:after="120"/>
            </w:pPr>
            <w:r w:rsidRPr="00666926">
              <w:rPr>
                <w:u w:val="single"/>
              </w:rPr>
              <w:t>mindestens vier Beschäftigte</w:t>
            </w:r>
            <w:r>
              <w:t xml:space="preserve"> in der Tätigkeit von Fotografen </w:t>
            </w:r>
            <w:r w:rsidR="00F40EF2">
              <w:t xml:space="preserve">ständig </w:t>
            </w:r>
            <w:r>
              <w:t xml:space="preserve">unterstellt </w:t>
            </w:r>
          </w:p>
        </w:tc>
        <w:tc>
          <w:tcPr>
            <w:tcW w:w="1701" w:type="dxa"/>
          </w:tcPr>
          <w:p w:rsidR="00BC223E" w:rsidRDefault="00666926" w:rsidP="00374012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25</w:t>
            </w:r>
          </w:p>
        </w:tc>
        <w:tc>
          <w:tcPr>
            <w:tcW w:w="1701" w:type="dxa"/>
          </w:tcPr>
          <w:p w:rsidR="00BC223E" w:rsidRDefault="00666926" w:rsidP="00A35D39">
            <w:pPr>
              <w:spacing w:before="120" w:after="120"/>
            </w:pPr>
            <w:r>
              <w:t>EG 8</w:t>
            </w:r>
          </w:p>
        </w:tc>
        <w:tc>
          <w:tcPr>
            <w:tcW w:w="1559" w:type="dxa"/>
            <w:shd w:val="clear" w:color="auto" w:fill="auto"/>
          </w:tcPr>
          <w:p w:rsidR="00BC223E" w:rsidRPr="00666926" w:rsidRDefault="0010656A" w:rsidP="006B591F">
            <w:pPr>
              <w:spacing w:before="120" w:after="120"/>
            </w:pPr>
            <w:r w:rsidRPr="00666926">
              <w:t>EG 8 Fgr. 2</w:t>
            </w:r>
          </w:p>
        </w:tc>
      </w:tr>
      <w:tr w:rsidR="00666926" w:rsidRPr="00666926" w:rsidTr="00CA08DD">
        <w:tc>
          <w:tcPr>
            <w:tcW w:w="4786" w:type="dxa"/>
          </w:tcPr>
          <w:p w:rsidR="00840B30" w:rsidRDefault="0010656A" w:rsidP="00F40EF2">
            <w:pPr>
              <w:tabs>
                <w:tab w:val="left" w:pos="1050"/>
              </w:tabs>
              <w:spacing w:before="120" w:after="120"/>
            </w:pPr>
            <w:r w:rsidRPr="00666926">
              <w:rPr>
                <w:u w:val="single"/>
              </w:rPr>
              <w:t>mindestens acht Beschäftigte</w:t>
            </w:r>
            <w:r>
              <w:t xml:space="preserve"> in der Tätigkeit von Fotografen ständig unterstellt.</w:t>
            </w:r>
          </w:p>
        </w:tc>
        <w:tc>
          <w:tcPr>
            <w:tcW w:w="1701" w:type="dxa"/>
          </w:tcPr>
          <w:p w:rsidR="00BC223E" w:rsidRDefault="00666926" w:rsidP="00840B30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19</w:t>
            </w:r>
          </w:p>
        </w:tc>
        <w:tc>
          <w:tcPr>
            <w:tcW w:w="1701" w:type="dxa"/>
          </w:tcPr>
          <w:p w:rsidR="00BC223E" w:rsidRDefault="00666926" w:rsidP="00A35D39">
            <w:pPr>
              <w:spacing w:before="120" w:after="120"/>
            </w:pPr>
            <w:r>
              <w:t>EG 9 -klein-</w:t>
            </w:r>
          </w:p>
        </w:tc>
        <w:tc>
          <w:tcPr>
            <w:tcW w:w="1559" w:type="dxa"/>
            <w:shd w:val="clear" w:color="auto" w:fill="auto"/>
          </w:tcPr>
          <w:p w:rsidR="00BC223E" w:rsidRPr="00666926" w:rsidRDefault="0010656A" w:rsidP="006B591F">
            <w:pPr>
              <w:spacing w:before="120" w:after="120"/>
              <w:rPr>
                <w:b/>
              </w:rPr>
            </w:pPr>
            <w:r w:rsidRPr="00666926">
              <w:rPr>
                <w:b/>
              </w:rPr>
              <w:t>EG 9a Fgr. 1</w:t>
            </w:r>
          </w:p>
        </w:tc>
      </w:tr>
      <w:tr w:rsidR="0010656A" w:rsidRPr="00666926" w:rsidTr="00CA08DD">
        <w:tc>
          <w:tcPr>
            <w:tcW w:w="4786" w:type="dxa"/>
          </w:tcPr>
          <w:p w:rsidR="0010656A" w:rsidRDefault="0010656A" w:rsidP="00F40EF2">
            <w:pPr>
              <w:tabs>
                <w:tab w:val="left" w:pos="1050"/>
              </w:tabs>
              <w:spacing w:before="120" w:after="120"/>
            </w:pPr>
            <w:r w:rsidRPr="00666926">
              <w:rPr>
                <w:u w:val="single"/>
              </w:rPr>
              <w:t>mindestens vier Beschäftigte</w:t>
            </w:r>
            <w:r>
              <w:t xml:space="preserve"> in der Tätigkeit von Fotografen </w:t>
            </w:r>
            <w:r w:rsidRPr="00666926">
              <w:rPr>
                <w:u w:val="single"/>
              </w:rPr>
              <w:t>der Entgeltgruppe 8</w:t>
            </w:r>
            <w:r w:rsidR="00666926">
              <w:t xml:space="preserve"> </w:t>
            </w:r>
            <w:r>
              <w:t>ständig unterstellt</w:t>
            </w:r>
            <w:bookmarkStart w:id="0" w:name="_GoBack"/>
            <w:bookmarkEnd w:id="0"/>
            <w:r>
              <w:t>.</w:t>
            </w:r>
          </w:p>
        </w:tc>
        <w:tc>
          <w:tcPr>
            <w:tcW w:w="1701" w:type="dxa"/>
          </w:tcPr>
          <w:p w:rsidR="0010656A" w:rsidRDefault="00666926" w:rsidP="00666926">
            <w:pPr>
              <w:spacing w:before="120" w:after="120"/>
            </w:pPr>
            <w:proofErr w:type="spellStart"/>
            <w:r>
              <w:t>Vb</w:t>
            </w:r>
            <w:proofErr w:type="spellEnd"/>
            <w:r>
              <w:t xml:space="preserve"> Fgr. 20</w:t>
            </w:r>
          </w:p>
        </w:tc>
        <w:tc>
          <w:tcPr>
            <w:tcW w:w="1701" w:type="dxa"/>
          </w:tcPr>
          <w:p w:rsidR="0010656A" w:rsidRDefault="00666926" w:rsidP="00A35D39">
            <w:pPr>
              <w:spacing w:before="120" w:after="120"/>
            </w:pPr>
            <w:r>
              <w:t>EG 9 -klein-</w:t>
            </w:r>
          </w:p>
        </w:tc>
        <w:tc>
          <w:tcPr>
            <w:tcW w:w="1559" w:type="dxa"/>
            <w:shd w:val="clear" w:color="auto" w:fill="auto"/>
          </w:tcPr>
          <w:p w:rsidR="0010656A" w:rsidRPr="00666926" w:rsidRDefault="0010656A" w:rsidP="006B591F">
            <w:pPr>
              <w:spacing w:before="120" w:after="120"/>
              <w:rPr>
                <w:b/>
              </w:rPr>
            </w:pPr>
            <w:r w:rsidRPr="00666926">
              <w:rPr>
                <w:b/>
              </w:rPr>
              <w:t>EG 9a Fgr. 2</w:t>
            </w:r>
          </w:p>
        </w:tc>
      </w:tr>
      <w:tr w:rsidR="00BC223E" w:rsidTr="00765B10">
        <w:tc>
          <w:tcPr>
            <w:tcW w:w="9747" w:type="dxa"/>
            <w:gridSpan w:val="4"/>
          </w:tcPr>
          <w:p w:rsidR="0010656A" w:rsidRPr="0010656A" w:rsidRDefault="0010656A" w:rsidP="0010656A">
            <w:pPr>
              <w:spacing w:before="120" w:after="120"/>
              <w:rPr>
                <w:szCs w:val="22"/>
              </w:rPr>
            </w:pPr>
            <w:r w:rsidRPr="0010656A">
              <w:rPr>
                <w:szCs w:val="22"/>
              </w:rPr>
              <w:t>Protokollerklärungen:</w:t>
            </w:r>
          </w:p>
          <w:p w:rsidR="0010656A" w:rsidRPr="0010656A" w:rsidRDefault="0010656A" w:rsidP="0010656A">
            <w:pPr>
              <w:spacing w:before="120" w:after="120"/>
              <w:rPr>
                <w:szCs w:val="22"/>
              </w:rPr>
            </w:pPr>
            <w:r w:rsidRPr="0010656A">
              <w:rPr>
                <w:szCs w:val="22"/>
              </w:rPr>
              <w:t>1.</w:t>
            </w:r>
            <w:r w:rsidRPr="0010656A">
              <w:rPr>
                <w:szCs w:val="22"/>
              </w:rPr>
              <w:tab/>
              <w:t xml:space="preserve">Schwierige Tätigkeiten sind </w:t>
            </w:r>
          </w:p>
          <w:p w:rsidR="0010656A" w:rsidRPr="0010656A" w:rsidRDefault="0010656A" w:rsidP="0010656A">
            <w:pPr>
              <w:spacing w:before="120" w:after="120"/>
              <w:rPr>
                <w:szCs w:val="22"/>
              </w:rPr>
            </w:pPr>
            <w:r w:rsidRPr="0010656A">
              <w:rPr>
                <w:szCs w:val="22"/>
              </w:rPr>
              <w:t>­</w:t>
            </w:r>
            <w:r w:rsidRPr="0010656A">
              <w:rPr>
                <w:szCs w:val="22"/>
              </w:rPr>
              <w:tab/>
              <w:t xml:space="preserve">das selbständige Herstellen objektgerechter fotografischer Aufnahmen unter </w:t>
            </w:r>
            <w:proofErr w:type="spellStart"/>
            <w:r w:rsidRPr="0010656A">
              <w:rPr>
                <w:szCs w:val="22"/>
              </w:rPr>
              <w:t>Berücksich</w:t>
            </w:r>
            <w:proofErr w:type="spellEnd"/>
            <w:r>
              <w:rPr>
                <w:szCs w:val="22"/>
              </w:rPr>
              <w:t>-</w:t>
            </w:r>
            <w:r>
              <w:rPr>
                <w:szCs w:val="22"/>
              </w:rPr>
              <w:tab/>
            </w:r>
            <w:proofErr w:type="spellStart"/>
            <w:r w:rsidRPr="0010656A">
              <w:rPr>
                <w:szCs w:val="22"/>
              </w:rPr>
              <w:t>tigung</w:t>
            </w:r>
            <w:proofErr w:type="spellEnd"/>
            <w:r w:rsidRPr="0010656A">
              <w:rPr>
                <w:szCs w:val="22"/>
              </w:rPr>
              <w:t xml:space="preserve"> der jeweiligen fachlichen Anforderungen, z.B. Aufnahmen zur Beweissicherung an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 xml:space="preserve">Tat- und Unfallorten im Polizeidienst; </w:t>
            </w:r>
          </w:p>
          <w:p w:rsidR="0010656A" w:rsidRPr="0010656A" w:rsidRDefault="0010656A" w:rsidP="0010656A">
            <w:pPr>
              <w:spacing w:before="120" w:after="120"/>
              <w:rPr>
                <w:szCs w:val="22"/>
              </w:rPr>
            </w:pPr>
            <w:r w:rsidRPr="0010656A">
              <w:rPr>
                <w:szCs w:val="22"/>
              </w:rPr>
              <w:t>­</w:t>
            </w:r>
            <w:r w:rsidRPr="0010656A">
              <w:rPr>
                <w:szCs w:val="22"/>
              </w:rPr>
              <w:tab/>
              <w:t xml:space="preserve">Operationsaufnahmen im medizinischen Bereich; </w:t>
            </w:r>
          </w:p>
          <w:p w:rsidR="0010656A" w:rsidRPr="0010656A" w:rsidRDefault="0010656A" w:rsidP="0010656A">
            <w:pPr>
              <w:spacing w:before="120" w:after="120"/>
              <w:rPr>
                <w:szCs w:val="22"/>
              </w:rPr>
            </w:pPr>
            <w:r w:rsidRPr="0010656A">
              <w:rPr>
                <w:szCs w:val="22"/>
              </w:rPr>
              <w:t>­</w:t>
            </w:r>
            <w:r w:rsidRPr="0010656A">
              <w:rPr>
                <w:szCs w:val="22"/>
              </w:rPr>
              <w:tab/>
              <w:t xml:space="preserve">Aufnahmen bei der Durchführung von Forschungsaufgaben, für Lehrzwecke oder bei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 xml:space="preserve">Versuchen zur Materialprüfung in den Bereichen der Forschung, der wissenschaftlichen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>Lehre und der Materialprüfung.</w:t>
            </w:r>
          </w:p>
          <w:p w:rsidR="0010656A" w:rsidRPr="0010656A" w:rsidRDefault="0010656A" w:rsidP="0010656A">
            <w:pPr>
              <w:spacing w:before="120" w:after="120"/>
              <w:rPr>
                <w:szCs w:val="22"/>
              </w:rPr>
            </w:pPr>
            <w:r w:rsidRPr="0010656A">
              <w:rPr>
                <w:szCs w:val="22"/>
              </w:rPr>
              <w:t xml:space="preserve">2. </w:t>
            </w:r>
            <w:r w:rsidRPr="0010656A">
              <w:rPr>
                <w:szCs w:val="22"/>
              </w:rPr>
              <w:tab/>
              <w:t xml:space="preserve">Besonders schwierige Tätigkeiten sind </w:t>
            </w:r>
          </w:p>
          <w:p w:rsidR="0010656A" w:rsidRPr="0010656A" w:rsidRDefault="0010656A" w:rsidP="0010656A">
            <w:pPr>
              <w:spacing w:before="120" w:after="120"/>
              <w:rPr>
                <w:szCs w:val="22"/>
              </w:rPr>
            </w:pPr>
            <w:r w:rsidRPr="0010656A">
              <w:rPr>
                <w:szCs w:val="22"/>
              </w:rPr>
              <w:t>­</w:t>
            </w:r>
            <w:r w:rsidRPr="0010656A">
              <w:rPr>
                <w:szCs w:val="22"/>
              </w:rPr>
              <w:tab/>
              <w:t xml:space="preserve">das selbständige Herstellen objektgerechter fotografischer Aufnahmen unter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 xml:space="preserve">Berücksichtigung der jeweiligen fachlichen Anforderungen bei besonders erschwerten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 xml:space="preserve">fototechnischen Aufnahmebedingungen, z.B. Aufnahmen von schlecht sichtbaren Spuren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 xml:space="preserve">im Polizeidienst; </w:t>
            </w:r>
          </w:p>
          <w:p w:rsidR="0010656A" w:rsidRPr="0010656A" w:rsidRDefault="0010656A" w:rsidP="0010656A">
            <w:pPr>
              <w:spacing w:before="120" w:after="120"/>
              <w:rPr>
                <w:szCs w:val="22"/>
              </w:rPr>
            </w:pPr>
            <w:r w:rsidRPr="0010656A">
              <w:rPr>
                <w:szCs w:val="22"/>
              </w:rPr>
              <w:t>­</w:t>
            </w:r>
            <w:r w:rsidRPr="0010656A">
              <w:rPr>
                <w:szCs w:val="22"/>
              </w:rPr>
              <w:tab/>
              <w:t xml:space="preserve">Intraoralaufnahmen, Aufnahmen eines Lehrfilmes bei einer </w:t>
            </w:r>
            <w:proofErr w:type="spellStart"/>
            <w:r w:rsidRPr="0010656A">
              <w:rPr>
                <w:szCs w:val="22"/>
              </w:rPr>
              <w:t>Shuntoperation</w:t>
            </w:r>
            <w:proofErr w:type="spellEnd"/>
            <w:r w:rsidRPr="0010656A">
              <w:rPr>
                <w:szCs w:val="22"/>
              </w:rPr>
              <w:t xml:space="preserve"> im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 xml:space="preserve">medizinischen Bereich; </w:t>
            </w:r>
          </w:p>
          <w:p w:rsidR="00BC223E" w:rsidRPr="00374012" w:rsidRDefault="0010656A" w:rsidP="0010656A">
            <w:pPr>
              <w:spacing w:before="120" w:after="120"/>
              <w:rPr>
                <w:b/>
              </w:rPr>
            </w:pPr>
            <w:r w:rsidRPr="0010656A">
              <w:rPr>
                <w:szCs w:val="22"/>
              </w:rPr>
              <w:t>­</w:t>
            </w:r>
            <w:r w:rsidRPr="0010656A">
              <w:rPr>
                <w:szCs w:val="22"/>
              </w:rPr>
              <w:tab/>
              <w:t xml:space="preserve">Aufnahmen, die die besondere Herausarbeitung bestimmter, für die </w:t>
            </w:r>
            <w:proofErr w:type="spellStart"/>
            <w:r w:rsidRPr="0010656A">
              <w:rPr>
                <w:szCs w:val="22"/>
              </w:rPr>
              <w:t>wis-senschaftliche</w:t>
            </w:r>
            <w:proofErr w:type="spellEnd"/>
            <w:r w:rsidRPr="0010656A">
              <w:rPr>
                <w:szCs w:val="22"/>
              </w:rPr>
              <w:t xml:space="preserve">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 xml:space="preserve">Bearbeitung notwendiger Merkmale erfordern, in der </w:t>
            </w:r>
            <w:proofErr w:type="spellStart"/>
            <w:r w:rsidRPr="0010656A">
              <w:rPr>
                <w:szCs w:val="22"/>
              </w:rPr>
              <w:t>For-schung</w:t>
            </w:r>
            <w:proofErr w:type="spellEnd"/>
            <w:r w:rsidRPr="0010656A">
              <w:rPr>
                <w:szCs w:val="22"/>
              </w:rPr>
              <w:t xml:space="preserve"> und in der </w:t>
            </w:r>
            <w:r>
              <w:rPr>
                <w:szCs w:val="22"/>
              </w:rPr>
              <w:tab/>
            </w:r>
            <w:r w:rsidRPr="0010656A">
              <w:rPr>
                <w:szCs w:val="22"/>
              </w:rPr>
              <w:t>Materialprüfung.</w:t>
            </w:r>
          </w:p>
        </w:tc>
      </w:tr>
    </w:tbl>
    <w:p w:rsidR="00A35D39" w:rsidRDefault="00A35D39" w:rsidP="00141E3F">
      <w:pPr>
        <w:spacing w:after="120"/>
      </w:pPr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0656A"/>
    <w:rsid w:val="001127F0"/>
    <w:rsid w:val="00136548"/>
    <w:rsid w:val="00141E3F"/>
    <w:rsid w:val="00196533"/>
    <w:rsid w:val="00256218"/>
    <w:rsid w:val="003170D8"/>
    <w:rsid w:val="00374012"/>
    <w:rsid w:val="003E4B8B"/>
    <w:rsid w:val="004175F2"/>
    <w:rsid w:val="004453B5"/>
    <w:rsid w:val="004F5823"/>
    <w:rsid w:val="00553998"/>
    <w:rsid w:val="005769AF"/>
    <w:rsid w:val="005D197E"/>
    <w:rsid w:val="0063135D"/>
    <w:rsid w:val="00665954"/>
    <w:rsid w:val="00666926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40B30"/>
    <w:rsid w:val="0089162B"/>
    <w:rsid w:val="009A7EC0"/>
    <w:rsid w:val="009B790A"/>
    <w:rsid w:val="00A30E0C"/>
    <w:rsid w:val="00A35D39"/>
    <w:rsid w:val="00A4425D"/>
    <w:rsid w:val="00AE00BF"/>
    <w:rsid w:val="00AF03A0"/>
    <w:rsid w:val="00AF1BB0"/>
    <w:rsid w:val="00B65B9B"/>
    <w:rsid w:val="00BC223E"/>
    <w:rsid w:val="00C27548"/>
    <w:rsid w:val="00C2788B"/>
    <w:rsid w:val="00C57D48"/>
    <w:rsid w:val="00C63756"/>
    <w:rsid w:val="00CD48A0"/>
    <w:rsid w:val="00CE31B9"/>
    <w:rsid w:val="00DA46EA"/>
    <w:rsid w:val="00DC170B"/>
    <w:rsid w:val="00E00484"/>
    <w:rsid w:val="00E04CD2"/>
    <w:rsid w:val="00E240DD"/>
    <w:rsid w:val="00E41A97"/>
    <w:rsid w:val="00E713CC"/>
    <w:rsid w:val="00E96772"/>
    <w:rsid w:val="00F138ED"/>
    <w:rsid w:val="00F23247"/>
    <w:rsid w:val="00F40EF2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2DE32-11F7-4DC7-9338-ACFA24424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D0A3E480.dotm</Template>
  <TotalTime>0</TotalTime>
  <Pages>1</Pages>
  <Words>266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2016-10-11T06:16:00Z</dcterms:created>
  <dcterms:modified xsi:type="dcterms:W3CDTF">2016-10-11T06:16:00Z</dcterms:modified>
</cp:coreProperties>
</file>